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44"/>
        <w:gridCol w:w="5496"/>
      </w:tblGrid>
      <w:tr w:rsidR="00A939E2" w:rsidRPr="00380A44" w:rsidTr="004A0203">
        <w:trPr>
          <w:trHeight w:val="2271"/>
          <w:jc w:val="center"/>
        </w:trPr>
        <w:tc>
          <w:tcPr>
            <w:tcW w:w="5844" w:type="dxa"/>
          </w:tcPr>
          <w:p w:rsidR="00A939E2" w:rsidRPr="00380A44" w:rsidRDefault="00A939E2" w:rsidP="00380A44">
            <w:pPr>
              <w:spacing w:after="0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380A44">
              <w:rPr>
                <w:rFonts w:ascii="Times New Roman" w:hAnsi="Times New Roman" w:cs="Times New Roman"/>
                <w:b/>
                <w:bCs/>
                <w:lang w:eastAsia="tr-TR"/>
              </w:rPr>
              <w:t xml:space="preserve">1) </w:t>
            </w:r>
          </w:p>
          <w:p w:rsidR="00A939E2" w:rsidRPr="00380A44" w:rsidRDefault="00A939E2" w:rsidP="00380A44">
            <w:pPr>
              <w:spacing w:after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27" type="#_x0000_t75" style="position:absolute;margin-left:36.65pt;margin-top:-1pt;width:221.45pt;height:92.4pt;z-index:251656192;visibility:visible">
                  <v:imagedata r:id="rId7" o:title="" gain="93623f" blacklevel="-3277f"/>
                </v:shape>
              </w:pict>
            </w:r>
          </w:p>
        </w:tc>
        <w:tc>
          <w:tcPr>
            <w:tcW w:w="5496" w:type="dxa"/>
          </w:tcPr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80A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6)</w:t>
            </w:r>
            <w:r w:rsidRPr="00380A44">
              <w:rPr>
                <w:b/>
                <w:bCs/>
                <w:lang w:eastAsia="tr-TR"/>
              </w:rPr>
              <w:t xml:space="preserve">             A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12" o:spid="_x0000_s1028" type="#_x0000_t6" style="position:absolute;margin-left:34.65pt;margin-top:-.2pt;width:45.75pt;height:60.65pt;z-index:251655168;visibility:visible"/>
              </w:pic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         ABC dik üçgeninde cos Ĉ=? 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3                         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A)</w:t>
            </w:r>
            <w:r w:rsidRPr="00380A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380A44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25" type="#_x0000_t75" style="width:12pt;height:31.5pt" o:ole="">
                  <v:imagedata r:id="rId8" o:title=""/>
                </v:shape>
                <o:OLEObject Type="Embed" ProgID="Equation.3" ShapeID="_x0000_i1025" DrawAspect="Content" ObjectID="_1489432472" r:id="rId9"/>
              </w:objec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B)</w:t>
            </w:r>
            <w:r w:rsidRPr="00380A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380A44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26" type="#_x0000_t75" style="width:12pt;height:31.5pt" o:ole="">
                  <v:imagedata r:id="rId10" o:title=""/>
                </v:shape>
                <o:OLEObject Type="Embed" ProgID="Equation.3" ShapeID="_x0000_i1026" DrawAspect="Content" ObjectID="_1489432473" r:id="rId11"/>
              </w:objec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B       4        C               C) </w:t>
            </w:r>
            <w:r w:rsidRPr="00380A44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27" type="#_x0000_t75" style="width:12pt;height:31.5pt" o:ole="">
                  <v:imagedata r:id="rId12" o:title=""/>
                </v:shape>
                <o:OLEObject Type="Embed" ProgID="Equation.3" ShapeID="_x0000_i1027" DrawAspect="Content" ObjectID="_1489432474" r:id="rId13"/>
              </w:objec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D)</w:t>
            </w:r>
            <w:r w:rsidRPr="00380A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380A44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28" type="#_x0000_t75" style="width:11.25pt;height:31.5pt" o:ole="">
                  <v:imagedata r:id="rId14" o:title=""/>
                </v:shape>
                <o:OLEObject Type="Embed" ProgID="Equation.3" ShapeID="_x0000_i1028" DrawAspect="Content" ObjectID="_1489432475" r:id="rId15"/>
              </w:objec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</w:t>
            </w:r>
          </w:p>
          <w:p w:rsidR="00A939E2" w:rsidRPr="00380A44" w:rsidRDefault="00A939E2" w:rsidP="00380A44">
            <w:pPr>
              <w:spacing w:after="0" w:line="240" w:lineRule="auto"/>
            </w:pPr>
          </w:p>
        </w:tc>
      </w:tr>
      <w:tr w:rsidR="00A939E2" w:rsidRPr="00380A44" w:rsidTr="004A0203">
        <w:trPr>
          <w:trHeight w:val="2789"/>
          <w:jc w:val="center"/>
        </w:trPr>
        <w:tc>
          <w:tcPr>
            <w:tcW w:w="5844" w:type="dxa"/>
          </w:tcPr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80A44">
              <w:rPr>
                <w:rFonts w:ascii="Times New Roman" w:hAnsi="Times New Roman" w:cs="Times New Roman"/>
                <w:b/>
                <w:bCs/>
              </w:rPr>
              <w:t>2)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Resim 3" o:spid="_x0000_s1029" type="#_x0000_t75" style="position:absolute;margin-left:16.9pt;margin-top:7.1pt;width:222pt;height:102.85pt;z-index:251658240;visibility:visible">
                  <v:imagedata r:id="rId16" o:title="" gain="93623f" blacklevel="-3277f"/>
                </v:shape>
              </w:pict>
            </w:r>
            <w:r w:rsidRPr="00380A4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96" w:type="dxa"/>
          </w:tcPr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80A44">
              <w:rPr>
                <w:rFonts w:ascii="Times New Roman" w:hAnsi="Times New Roman" w:cs="Times New Roman"/>
                <w:b/>
                <w:bCs/>
              </w:rPr>
              <w:t>7)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0° &lt; a &lt; 90° olmak üzere sin(â) =</w:t>
            </w:r>
            <w:r w:rsidRPr="00380A44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29" type="#_x0000_t75" style="width:12pt;height:31.5pt" o:ole="">
                  <v:imagedata r:id="rId17" o:title=""/>
                </v:shape>
                <o:OLEObject Type="Embed" ProgID="Equation.3" ShapeID="_x0000_i1029" DrawAspect="Content" ObjectID="_1489432476" r:id="rId18"/>
              </w:objec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ise tan(â)=? 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A)</w:t>
            </w:r>
            <w:r w:rsidRPr="00380A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380A44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0" type="#_x0000_t75" style="width:12pt;height:31.5pt" o:ole="">
                  <v:imagedata r:id="rId19" o:title=""/>
                </v:shape>
                <o:OLEObject Type="Embed" ProgID="Equation.3" ShapeID="_x0000_i1030" DrawAspect="Content" ObjectID="_1489432477" r:id="rId20"/>
              </w:objec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 xml:space="preserve">    B)</w:t>
            </w:r>
            <w:r w:rsidRPr="00380A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380A44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31" type="#_x0000_t75" style="width:11.25pt;height:31.5pt" o:ole="">
                  <v:imagedata r:id="rId21" o:title=""/>
                </v:shape>
                <o:OLEObject Type="Embed" ProgID="Equation.3" ShapeID="_x0000_i1031" DrawAspect="Content" ObjectID="_1489432478" r:id="rId22"/>
              </w:object>
            </w:r>
            <w:r w:rsidRPr="00380A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</w: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>C)</w:t>
            </w:r>
            <w:r w:rsidRPr="00380A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380A44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2" type="#_x0000_t75" style="width:12pt;height:31.5pt" o:ole="">
                  <v:imagedata r:id="rId23" o:title=""/>
                </v:shape>
                <o:OLEObject Type="Embed" ProgID="Equation.3" ShapeID="_x0000_i1032" DrawAspect="Content" ObjectID="_1489432479" r:id="rId24"/>
              </w:objec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ab/>
              <w:t xml:space="preserve">       D)</w:t>
            </w:r>
            <w:r w:rsidRPr="00380A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380A44">
              <w:rPr>
                <w:rFonts w:ascii="Times New Roman" w:eastAsia="Times New Roman" w:hAnsi="Times New Roman" w:cs="Times New Roman"/>
                <w:b/>
                <w:bCs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3" type="#_x0000_t75" style="width:12pt;height:31.5pt" o:ole="">
                  <v:imagedata r:id="rId25" o:title=""/>
                </v:shape>
                <o:OLEObject Type="Embed" ProgID="Equation.3" ShapeID="_x0000_i1033" DrawAspect="Content" ObjectID="_1489432480" r:id="rId26"/>
              </w:objec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39E2" w:rsidRPr="00380A44" w:rsidTr="004A0203">
        <w:trPr>
          <w:trHeight w:val="2960"/>
          <w:jc w:val="center"/>
        </w:trPr>
        <w:tc>
          <w:tcPr>
            <w:tcW w:w="5844" w:type="dxa"/>
          </w:tcPr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80A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3)  </w: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6" o:spid="_x0000_s1030" type="#_x0000_t75" style="position:absolute;margin-left:31.9pt;margin-top:10.4pt;width:190.5pt;height:61.1pt;z-index:251657216;visibility:visible">
                  <v:imagedata r:id="rId27" o:title="" gain="109227f" blacklevel="-3277f"/>
                </v:shape>
              </w:pict>
            </w:r>
          </w:p>
          <w:p w:rsidR="00A939E2" w:rsidRPr="00380A44" w:rsidRDefault="00A939E2" w:rsidP="00380A44">
            <w:pPr>
              <w:spacing w:after="0" w:line="240" w:lineRule="auto"/>
            </w:pP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</w:t>
            </w:r>
          </w:p>
        </w:tc>
        <w:tc>
          <w:tcPr>
            <w:tcW w:w="5496" w:type="dxa"/>
          </w:tcPr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380A44">
              <w:rPr>
                <w:b/>
                <w:bCs/>
                <w:noProof/>
                <w:lang w:eastAsia="tr-TR"/>
              </w:rPr>
              <w:t xml:space="preserve"> </w:t>
            </w:r>
            <w:r w:rsidRPr="00380A44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 xml:space="preserve">8) </w:t>
            </w:r>
          </w:p>
          <w:p w:rsidR="00A939E2" w:rsidRPr="00380A44" w:rsidRDefault="00A939E2" w:rsidP="00380A44">
            <w:pPr>
              <w:spacing w:after="0" w:line="240" w:lineRule="auto"/>
              <w:rPr>
                <w:b/>
                <w:bCs/>
                <w:noProof/>
                <w:lang w:eastAsia="tr-TR"/>
              </w:rPr>
            </w:pPr>
            <w:r w:rsidRPr="00380A44">
              <w:rPr>
                <w:noProof/>
                <w:lang w:eastAsia="tr-TR"/>
              </w:rPr>
              <w:pict>
                <v:shape id="Resim 10" o:spid="_x0000_i1034" type="#_x0000_t75" style="width:199.5pt;height:117.75pt;visibility:visible">
                  <v:imagedata r:id="rId28" o:title=""/>
                </v:shape>
              </w:pict>
            </w:r>
          </w:p>
          <w:p w:rsidR="00A939E2" w:rsidRPr="00380A44" w:rsidRDefault="00A939E2" w:rsidP="00380A44">
            <w:pPr>
              <w:spacing w:after="0" w:line="240" w:lineRule="auto"/>
              <w:ind w:left="428"/>
            </w:pPr>
            <w:r w:rsidRPr="00380A44">
              <w:rPr>
                <w:noProof/>
                <w:lang w:eastAsia="tr-TR"/>
              </w:rPr>
              <w:t xml:space="preserve"> </w:t>
            </w:r>
          </w:p>
        </w:tc>
      </w:tr>
      <w:tr w:rsidR="00A939E2" w:rsidRPr="00380A44" w:rsidTr="004A0203">
        <w:trPr>
          <w:trHeight w:val="2916"/>
          <w:jc w:val="center"/>
        </w:trPr>
        <w:tc>
          <w:tcPr>
            <w:tcW w:w="5844" w:type="dxa"/>
          </w:tcPr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80A44">
              <w:rPr>
                <w:rFonts w:ascii="Times New Roman" w:hAnsi="Times New Roman" w:cs="Times New Roman"/>
                <w:b/>
                <w:bCs/>
              </w:rPr>
              <w:t>4)</w: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1.terimi 1024,ortak çarpanı </w:t>
            </w:r>
            <w:r w:rsidRPr="00380A44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35" type="#_x0000_t75" style="width:12pt;height:30.75pt" o:ole="">
                  <v:imagedata r:id="rId29" o:title=""/>
                </v:shape>
                <o:OLEObject Type="Embed" ProgID="Msxml2.SAXXMLReader.5.0" ShapeID="_x0000_i1035" DrawAspect="Content" ObjectID="_1489432481" r:id="rId30"/>
              </w:objec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olan bir geometrik 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dizinin 2.terimi kaçtır?</w:t>
            </w:r>
            <w:r w:rsidRPr="00380A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A939E2" w:rsidRPr="00380A44" w:rsidRDefault="00A939E2" w:rsidP="00380A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256         B)  512        C)  4096       D)  2048</w:t>
            </w:r>
          </w:p>
          <w:p w:rsidR="00A939E2" w:rsidRPr="00380A44" w:rsidRDefault="00A939E2" w:rsidP="00380A4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</w:rPr>
            </w:pPr>
          </w:p>
        </w:tc>
        <w:tc>
          <w:tcPr>
            <w:tcW w:w="5496" w:type="dxa"/>
          </w:tcPr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8" o:spid="_x0000_s1031" type="#_x0000_t75" style="position:absolute;margin-left:13.45pt;margin-top:4.7pt;width:240pt;height:139.5pt;z-index:251659264;visibility:visible;mso-position-horizontal-relative:text;mso-position-vertical-relative:text">
                  <v:imagedata r:id="rId31" o:title="" gain="1.25"/>
                </v:shape>
              </w:pict>
            </w:r>
            <w:r w:rsidRPr="00380A44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 xml:space="preserve">9) </w:t>
            </w:r>
          </w:p>
          <w:p w:rsidR="00A939E2" w:rsidRPr="00380A44" w:rsidRDefault="00A939E2" w:rsidP="00380A44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A939E2" w:rsidRPr="00380A44" w:rsidTr="004A0203">
        <w:trPr>
          <w:trHeight w:val="2583"/>
          <w:jc w:val="center"/>
        </w:trPr>
        <w:tc>
          <w:tcPr>
            <w:tcW w:w="5844" w:type="dxa"/>
          </w:tcPr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80A44">
              <w:rPr>
                <w:rFonts w:ascii="Times New Roman" w:hAnsi="Times New Roman" w:cs="Times New Roman"/>
                <w:b/>
                <w:bCs/>
              </w:rPr>
              <w:t>5)</w:t>
            </w:r>
          </w:p>
          <w:p w:rsidR="00A939E2" w:rsidRPr="00380A44" w:rsidRDefault="00A939E2" w:rsidP="00380A4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</w:rPr>
            </w:pP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 w:rsidRPr="00380A44">
              <w:rPr>
                <w:rFonts w:ascii="Times New Roman" w:hAnsi="Times New Roman" w:cs="Times New Roman"/>
              </w:rPr>
              <w:t xml:space="preserve">  İlk terimi 22, ortak farkı 5 olan bir aritmetik dizinin   4.terimi kaçtır?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b/>
                <w:bCs/>
                <w:i/>
                <w:iCs/>
                <w:lang w:eastAsia="tr-TR"/>
              </w:rPr>
            </w:pP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A) 32       B) 37       C) 42       D) 47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         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A939E2" w:rsidRPr="00380A44" w:rsidRDefault="00A939E2" w:rsidP="00380A44">
            <w:pPr>
              <w:spacing w:after="0" w:line="240" w:lineRule="auto"/>
              <w:ind w:left="742" w:hanging="742"/>
              <w:rPr>
                <w:rFonts w:ascii="Times New Roman" w:hAnsi="Times New Roman" w:cs="Times New Roman"/>
                <w:b/>
                <w:bCs/>
              </w:rPr>
            </w:pPr>
            <w:r w:rsidRPr="00380A44">
              <w:rPr>
                <w:rFonts w:ascii="Times New Roman" w:hAnsi="Times New Roman" w:cs="Times New Roman"/>
                <w:b/>
                <w:bCs/>
              </w:rPr>
              <w:t xml:space="preserve">     </w:t>
            </w:r>
          </w:p>
          <w:p w:rsidR="00A939E2" w:rsidRPr="00380A44" w:rsidRDefault="00A939E2" w:rsidP="00380A44">
            <w:pPr>
              <w:spacing w:after="0" w:line="240" w:lineRule="auto"/>
              <w:ind w:left="742" w:hanging="742"/>
              <w:rPr>
                <w:rFonts w:ascii="Times New Roman" w:hAnsi="Times New Roman" w:cs="Times New Roman"/>
                <w:b/>
                <w:bCs/>
              </w:rPr>
            </w:pPr>
          </w:p>
          <w:p w:rsidR="00A939E2" w:rsidRPr="00380A44" w:rsidRDefault="00A939E2" w:rsidP="00380A44">
            <w:pPr>
              <w:spacing w:after="0" w:line="240" w:lineRule="auto"/>
              <w:ind w:left="742" w:hanging="742"/>
              <w:rPr>
                <w:rFonts w:ascii="Times New Roman" w:hAnsi="Times New Roman" w:cs="Times New Roman"/>
                <w:b/>
                <w:bCs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A44">
              <w:rPr>
                <w:rFonts w:ascii="Times New Roman" w:hAnsi="Times New Roman" w:cs="Times New Roman"/>
                <w:b/>
                <w:bCs/>
              </w:rPr>
              <w:t>11)</w:t>
            </w:r>
            <w:r w:rsidRPr="00380A44">
              <w:rPr>
                <w:rFonts w:ascii="Times New Roman" w:hAnsi="Times New Roman" w:cs="Times New Roman"/>
              </w:rPr>
              <w:t xml:space="preserve"> Aşağıdaki dik üçgende verilenlere göre aşağıdaki    oranları yazınız. </w:t>
            </w:r>
          </w:p>
          <w:p w:rsidR="00A939E2" w:rsidRPr="00380A44" w:rsidRDefault="00A939E2" w:rsidP="00380A44">
            <w:pPr>
              <w:spacing w:after="0" w:line="240" w:lineRule="auto"/>
              <w:ind w:left="1310"/>
            </w:pPr>
            <w:r w:rsidRPr="00380A44">
              <w:rPr>
                <w:noProof/>
                <w:sz w:val="20"/>
                <w:szCs w:val="20"/>
                <w:lang w:eastAsia="tr-TR"/>
              </w:rPr>
              <w:pict>
                <v:shape id="Resim 9" o:spid="_x0000_i1036" type="#_x0000_t75" style="width:117.75pt;height:68.25pt;visibility:visible">
                  <v:imagedata r:id="rId32" o:title=""/>
                </v:shape>
              </w:pict>
            </w:r>
          </w:p>
          <w:p w:rsidR="00A939E2" w:rsidRPr="00380A44" w:rsidRDefault="00A939E2" w:rsidP="00380A44">
            <w:pPr>
              <w:spacing w:after="0" w:line="240" w:lineRule="auto"/>
            </w:pPr>
          </w:p>
          <w:p w:rsidR="00A939E2" w:rsidRPr="00380A44" w:rsidRDefault="00A939E2" w:rsidP="00380A44">
            <w:pPr>
              <w:tabs>
                <w:tab w:val="left" w:pos="4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80A44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260" w:dyaOrig="279">
                <v:shape id="_x0000_i1037" type="#_x0000_t75" style="width:63pt;height:14.25pt" o:ole="">
                  <v:imagedata r:id="rId33" o:title=""/>
                </v:shape>
                <o:OLEObject Type="Embed" ProgID="Equation.3" ShapeID="_x0000_i1037" DrawAspect="Content" ObjectID="_1489432482" r:id="rId34"/>
              </w:objec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380A44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180" w:dyaOrig="279">
                <v:shape id="_x0000_i1038" type="#_x0000_t75" style="width:59.25pt;height:14.25pt" o:ole="">
                  <v:imagedata r:id="rId35" o:title=""/>
                </v:shape>
                <o:OLEObject Type="Embed" ProgID="Equation.3" ShapeID="_x0000_i1038" DrawAspect="Content" ObjectID="_1489432483" r:id="rId36"/>
              </w:objec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  <w:r w:rsidRPr="00380A44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160" w:dyaOrig="279">
                <v:shape id="_x0000_i1039" type="#_x0000_t75" style="width:57.75pt;height:14.25pt" o:ole="">
                  <v:imagedata r:id="rId37" o:title=""/>
                </v:shape>
                <o:OLEObject Type="Embed" ProgID="Equation.3" ShapeID="_x0000_i1039" DrawAspect="Content" ObjectID="_1489432484" r:id="rId38"/>
              </w:object>
            </w:r>
          </w:p>
          <w:p w:rsidR="00A939E2" w:rsidRPr="00380A44" w:rsidRDefault="00A939E2" w:rsidP="00380A44">
            <w:pPr>
              <w:tabs>
                <w:tab w:val="left" w:pos="4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A939E2" w:rsidRPr="00380A44" w:rsidRDefault="00A939E2" w:rsidP="00380A44">
            <w:pPr>
              <w:tabs>
                <w:tab w:val="left" w:pos="46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80A44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280" w:dyaOrig="279">
                <v:shape id="_x0000_i1040" type="#_x0000_t75" style="width:63pt;height:14.25pt" o:ole="">
                  <v:imagedata r:id="rId39" o:title=""/>
                </v:shape>
                <o:OLEObject Type="Embed" ProgID="Equation.3" ShapeID="_x0000_i1040" DrawAspect="Content" ObjectID="_1489432485" r:id="rId40"/>
              </w:objec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380A44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tr-TR"/>
              </w:rPr>
              <w:object w:dxaOrig="1300" w:dyaOrig="279">
                <v:shape id="_x0000_i1041" type="#_x0000_t75" style="width:65.25pt;height:14.25pt" o:ole="">
                  <v:imagedata r:id="rId41" o:title=""/>
                </v:shape>
                <o:OLEObject Type="Embed" ProgID="Equation.3" ShapeID="_x0000_i1041" DrawAspect="Content" ObjectID="_1489432486" r:id="rId42"/>
              </w:object>
            </w:r>
            <w:r w:rsidRPr="00380A4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cot C =…….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96" w:type="dxa"/>
          </w:tcPr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380A44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 xml:space="preserve">10) 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5" o:spid="_x0000_s1032" type="#_x0000_t75" alt="17" style="position:absolute;margin-left:11.2pt;margin-top:16.35pt;width:239.25pt;height:110.05pt;z-index:-251656192;visibility:visible" o:allowoverlap="f">
                  <v:imagedata r:id="rId43" o:title="" gain="142470f" blacklevel="-11796f" grayscale="t"/>
                </v:shape>
              </w:pic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380A44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>12)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380A44">
              <w:rPr>
                <w:noProof/>
                <w:lang w:eastAsia="tr-TR"/>
              </w:rPr>
              <w:pict>
                <v:shape id="Resim 18" o:spid="_x0000_i1042" type="#_x0000_t75" style="width:234.75pt;height:120pt;visibility:visible" o:bordertopcolor="black" o:borderleftcolor="black" o:borderbottomcolor="black" o:borderrightcolor="black">
                  <v:imagedata r:id="rId44" o:title="" gain="126031f" blacklevel="-6554f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</w:p>
        </w:tc>
      </w:tr>
      <w:tr w:rsidR="00A939E2" w:rsidRPr="00380A44" w:rsidTr="004A0203">
        <w:trPr>
          <w:trHeight w:val="2966"/>
          <w:jc w:val="center"/>
        </w:trPr>
        <w:tc>
          <w:tcPr>
            <w:tcW w:w="5844" w:type="dxa"/>
          </w:tcPr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39E2" w:rsidRPr="00380A44" w:rsidRDefault="00A939E2" w:rsidP="00380A44">
            <w:pPr>
              <w:spacing w:after="0" w:line="240" w:lineRule="auto"/>
            </w:pPr>
            <w:r w:rsidRPr="00380A44">
              <w:t xml:space="preserve">       </w:t>
            </w:r>
            <w:r w:rsidRPr="00380A44">
              <w:rPr>
                <w:rFonts w:ascii="Times New Roman" w:hAnsi="Times New Roman" w:cs="Times New Roman"/>
                <w:b/>
                <w:bCs/>
              </w:rPr>
              <w:t xml:space="preserve">13) </w:t>
            </w:r>
            <w:r w:rsidRPr="00380A44">
              <w:rPr>
                <w:rFonts w:eastAsia="Times New Roman" w:cs="Times New Roman"/>
                <w:b/>
                <w:bCs/>
                <w:position w:val="-24"/>
                <w:sz w:val="20"/>
                <w:szCs w:val="20"/>
              </w:rPr>
              <w:object w:dxaOrig="1719" w:dyaOrig="660">
                <v:shape id="_x0000_i1043" type="#_x0000_t75" style="width:86.25pt;height:33pt" o:ole="">
                  <v:imagedata r:id="rId45" o:title=""/>
                </v:shape>
                <o:OLEObject Type="Embed" ProgID="Equation.3" ShapeID="_x0000_i1043" DrawAspect="Content" ObjectID="_1489432487" r:id="rId46"/>
              </w:object>
            </w:r>
            <w:r w:rsidRPr="00380A44">
              <w:rPr>
                <w:b/>
                <w:bCs/>
                <w:sz w:val="20"/>
                <w:szCs w:val="20"/>
              </w:rPr>
              <w:t xml:space="preserve"> </w:t>
            </w:r>
            <w:r w:rsidRPr="00380A44">
              <w:rPr>
                <w:b/>
                <w:bCs/>
              </w:rPr>
              <w:t>ifadesinin değerini bulunuz.</w:t>
            </w:r>
          </w:p>
          <w:p w:rsidR="00A939E2" w:rsidRPr="00380A44" w:rsidRDefault="00A939E2" w:rsidP="00380A44">
            <w:pPr>
              <w:tabs>
                <w:tab w:val="left" w:pos="945"/>
              </w:tabs>
              <w:spacing w:after="0" w:line="240" w:lineRule="auto"/>
            </w:pPr>
          </w:p>
        </w:tc>
        <w:tc>
          <w:tcPr>
            <w:tcW w:w="5496" w:type="dxa"/>
          </w:tcPr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80A44">
              <w:rPr>
                <w:rFonts w:ascii="Times New Roman" w:hAnsi="Times New Roman" w:cs="Times New Roman"/>
                <w:b/>
                <w:bCs/>
              </w:rPr>
              <w:t>14)</w:t>
            </w:r>
          </w:p>
          <w:p w:rsidR="00A939E2" w:rsidRPr="00380A44" w:rsidRDefault="00A939E2" w:rsidP="00380A44">
            <w:pPr>
              <w:spacing w:after="0" w:line="240" w:lineRule="auto"/>
              <w:ind w:left="427"/>
            </w:pPr>
            <w:r w:rsidRPr="00380A44">
              <w:rPr>
                <w:rFonts w:ascii="Arial" w:hAnsi="Arial" w:cs="Arial"/>
                <w:b/>
                <w:bCs/>
                <w:noProof/>
                <w:lang w:eastAsia="tr-TR"/>
              </w:rPr>
              <w:pict>
                <v:shape id="Resim 1" o:spid="_x0000_i1044" type="#_x0000_t75" style="width:233.25pt;height:114.75pt;visibility:visible">
                  <v:imagedata r:id="rId47" o:title=""/>
                </v:shape>
              </w:pict>
            </w:r>
          </w:p>
        </w:tc>
      </w:tr>
      <w:tr w:rsidR="00A939E2" w:rsidRPr="00380A44" w:rsidTr="004A0203">
        <w:trPr>
          <w:gridAfter w:val="1"/>
          <w:wAfter w:w="5496" w:type="dxa"/>
          <w:trHeight w:val="2966"/>
          <w:jc w:val="center"/>
        </w:trPr>
        <w:tc>
          <w:tcPr>
            <w:tcW w:w="5844" w:type="dxa"/>
          </w:tcPr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80A44">
              <w:rPr>
                <w:rFonts w:ascii="Times New Roman" w:hAnsi="Times New Roman" w:cs="Times New Roman"/>
                <w:b/>
                <w:bCs/>
              </w:rPr>
              <w:t>15)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lang w:eastAsia="tr-TR"/>
              </w:rPr>
            </w:pPr>
            <w:r w:rsidRPr="00380A44">
              <w:rPr>
                <w:rFonts w:ascii="Times New Roman" w:hAnsi="Times New Roman" w:cs="Times New Roman"/>
                <w:lang w:eastAsia="tr-TR"/>
              </w:rPr>
              <w:t>Genel denklemi 3n+4 olan bir sayı dizisinin 10. terimi ile 5. terimin toplamı kaçtır?</w:t>
            </w:r>
          </w:p>
          <w:p w:rsidR="00A939E2" w:rsidRPr="00380A44" w:rsidRDefault="00A939E2" w:rsidP="00380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A939E2" w:rsidRDefault="00A939E2" w:rsidP="000E0BAB">
      <w:pPr>
        <w:spacing w:after="0"/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1-10.Sorular 5’er puan,11-15.sorular 10’ar puan olup</w:t>
      </w:r>
    </w:p>
    <w:p w:rsidR="00A939E2" w:rsidRDefault="00A939E2" w:rsidP="000E0BAB">
      <w:pPr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toplam 100 puandır.</w:t>
      </w:r>
    </w:p>
    <w:p w:rsidR="00A939E2" w:rsidRPr="000E0BAB" w:rsidRDefault="00A939E2" w:rsidP="000E0BAB">
      <w:pPr>
        <w:rPr>
          <w:rFonts w:ascii="Times New Roman" w:hAnsi="Times New Roman" w:cs="Times New Roman"/>
        </w:rPr>
      </w:pPr>
    </w:p>
    <w:p w:rsidR="00A939E2" w:rsidRPr="000E0BAB" w:rsidRDefault="00A939E2" w:rsidP="000E0BAB">
      <w:pPr>
        <w:rPr>
          <w:rFonts w:ascii="Times New Roman" w:hAnsi="Times New Roman" w:cs="Times New Roman"/>
        </w:rPr>
      </w:pPr>
    </w:p>
    <w:p w:rsidR="00A939E2" w:rsidRPr="000E0BAB" w:rsidRDefault="00A939E2" w:rsidP="000E0BAB">
      <w:pPr>
        <w:rPr>
          <w:rFonts w:ascii="Times New Roman" w:hAnsi="Times New Roman" w:cs="Times New Roman"/>
        </w:rPr>
      </w:pPr>
    </w:p>
    <w:p w:rsidR="00A939E2" w:rsidRPr="000E0BAB" w:rsidRDefault="00A939E2" w:rsidP="000E0BAB">
      <w:pPr>
        <w:rPr>
          <w:rFonts w:ascii="Times New Roman" w:hAnsi="Times New Roman" w:cs="Times New Roman"/>
        </w:rPr>
      </w:pPr>
    </w:p>
    <w:p w:rsidR="00A939E2" w:rsidRPr="000E0BAB" w:rsidRDefault="00A939E2" w:rsidP="000E0BAB">
      <w:pPr>
        <w:rPr>
          <w:rFonts w:ascii="Times New Roman" w:hAnsi="Times New Roman" w:cs="Times New Roman"/>
        </w:rPr>
      </w:pPr>
    </w:p>
    <w:p w:rsidR="00A939E2" w:rsidRDefault="00A939E2" w:rsidP="000E0BAB">
      <w:pPr>
        <w:rPr>
          <w:rFonts w:ascii="Times New Roman" w:hAnsi="Times New Roman" w:cs="Times New Roman"/>
        </w:rPr>
      </w:pPr>
    </w:p>
    <w:p w:rsidR="00A939E2" w:rsidRDefault="00A939E2" w:rsidP="000E0BAB">
      <w:pPr>
        <w:tabs>
          <w:tab w:val="left" w:pos="58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939E2" w:rsidRDefault="00A939E2" w:rsidP="000E0BAB">
      <w:pPr>
        <w:tabs>
          <w:tab w:val="left" w:pos="58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            Başarılar Dilerim</w:t>
      </w:r>
    </w:p>
    <w:p w:rsidR="00A939E2" w:rsidRDefault="00A939E2" w:rsidP="000E0BAB">
      <w:pPr>
        <w:tabs>
          <w:tab w:val="left" w:pos="58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                 Erkan DAĞ</w:t>
      </w:r>
    </w:p>
    <w:p w:rsidR="00A939E2" w:rsidRDefault="00A939E2" w:rsidP="000E0BAB">
      <w:pPr>
        <w:tabs>
          <w:tab w:val="left" w:pos="5880"/>
          <w:tab w:val="left" w:pos="813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Mat.Öğrt</w:t>
      </w:r>
    </w:p>
    <w:p w:rsidR="00A939E2" w:rsidRPr="000E0BAB" w:rsidRDefault="00A939E2" w:rsidP="000E0BAB">
      <w:pPr>
        <w:tabs>
          <w:tab w:val="left" w:pos="58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</w:p>
    <w:sectPr w:rsidR="00A939E2" w:rsidRPr="000E0BAB" w:rsidSect="00CF01FC">
      <w:headerReference w:type="default" r:id="rId48"/>
      <w:pgSz w:w="11906" w:h="16838"/>
      <w:pgMar w:top="426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9E2" w:rsidRDefault="00A939E2" w:rsidP="00054E21">
      <w:pPr>
        <w:spacing w:after="0" w:line="240" w:lineRule="auto"/>
      </w:pPr>
      <w:r>
        <w:separator/>
      </w:r>
    </w:p>
  </w:endnote>
  <w:endnote w:type="continuationSeparator" w:id="0">
    <w:p w:rsidR="00A939E2" w:rsidRDefault="00A939E2" w:rsidP="0005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9E2" w:rsidRDefault="00A939E2" w:rsidP="00054E21">
      <w:pPr>
        <w:spacing w:after="0" w:line="240" w:lineRule="auto"/>
      </w:pPr>
      <w:r>
        <w:separator/>
      </w:r>
    </w:p>
  </w:footnote>
  <w:footnote w:type="continuationSeparator" w:id="0">
    <w:p w:rsidR="00A939E2" w:rsidRDefault="00A939E2" w:rsidP="00054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199" w:type="dxa"/>
      <w:tblCellSpacing w:w="3" w:type="dxa"/>
      <w:tblInd w:w="2" w:type="dxa"/>
      <w:tblBorders>
        <w:top w:val="threeDEngrave" w:sz="6" w:space="0" w:color="000000"/>
        <w:left w:val="threeDEngrave" w:sz="6" w:space="0" w:color="000000"/>
        <w:bottom w:val="threeDEngrave" w:sz="6" w:space="0" w:color="000000"/>
        <w:right w:val="threeDEngrave" w:sz="6" w:space="0" w:color="000000"/>
        <w:insideH w:val="threeDEngrave" w:sz="6" w:space="0" w:color="000000"/>
        <w:insideV w:val="threeDEngrave" w:sz="6" w:space="0" w:color="000000"/>
      </w:tblBorders>
      <w:tblLayout w:type="fixed"/>
      <w:tblCellMar>
        <w:left w:w="57" w:type="dxa"/>
        <w:right w:w="57" w:type="dxa"/>
      </w:tblCellMar>
      <w:tblLook w:val="01E0"/>
    </w:tblPr>
    <w:tblGrid>
      <w:gridCol w:w="3318"/>
      <w:gridCol w:w="5919"/>
      <w:gridCol w:w="242"/>
      <w:gridCol w:w="1720"/>
    </w:tblGrid>
    <w:tr w:rsidR="00A939E2" w:rsidRPr="00380A44">
      <w:trPr>
        <w:trHeight w:val="237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A939E2" w:rsidRPr="00054E21" w:rsidRDefault="00A939E2" w:rsidP="00AE55A0">
          <w:pPr>
            <w:spacing w:after="0" w:line="240" w:lineRule="auto"/>
            <w:ind w:left="53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Adı–Soyadı:</w:t>
          </w:r>
        </w:p>
      </w:tc>
      <w:tc>
        <w:tcPr>
          <w:tcW w:w="5913" w:type="dxa"/>
          <w:vMerge w:val="restart"/>
          <w:shd w:val="clear" w:color="auto" w:fill="F3F3F3"/>
          <w:vAlign w:val="center"/>
        </w:tcPr>
        <w:p w:rsidR="00A939E2" w:rsidRPr="00054E21" w:rsidRDefault="00A939E2" w:rsidP="002B0A7A">
          <w:pPr>
            <w:spacing w:after="0" w:line="240" w:lineRule="auto"/>
            <w:rPr>
              <w:rFonts w:ascii="Verdana" w:hAnsi="Verdana" w:cs="Verdana"/>
              <w:sz w:val="18"/>
              <w:szCs w:val="18"/>
              <w:lang w:eastAsia="tr-TR"/>
            </w:rPr>
          </w:pPr>
          <w:r>
            <w:rPr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0" o:spid="_x0000_s2049" type="#_x0000_t75" style="position:absolute;margin-left:228.5pt;margin-top:-.4pt;width:60pt;height:54.75pt;z-index:251660288;visibility:visible;mso-position-horizontal-relative:text;mso-position-vertical-relative:text">
                <v:imagedata r:id="rId1" o:title=""/>
              </v:shape>
            </w:pict>
          </w: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2014 – 2015</w:t>
          </w:r>
        </w:p>
        <w:p w:rsidR="00A939E2" w:rsidRPr="00054E21" w:rsidRDefault="00A939E2" w:rsidP="002B0A7A">
          <w:pPr>
            <w:spacing w:after="0" w:line="240" w:lineRule="auto"/>
            <w:rPr>
              <w:rFonts w:ascii="Verdana" w:hAnsi="Verdana" w:cs="Verdana"/>
              <w:sz w:val="18"/>
              <w:szCs w:val="18"/>
              <w:lang w:eastAsia="tr-TR"/>
            </w:rPr>
          </w:pP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EĞİTİM – ÖĞRETİM YILI</w:t>
          </w:r>
        </w:p>
        <w:p w:rsidR="00A939E2" w:rsidRPr="00054E21" w:rsidRDefault="00A939E2" w:rsidP="002B0A7A">
          <w:pPr>
            <w:spacing w:after="0" w:line="240" w:lineRule="auto"/>
            <w:rPr>
              <w:rFonts w:ascii="Verdana" w:hAnsi="Verdana" w:cs="Verdana"/>
              <w:b/>
              <w:bCs/>
              <w:sz w:val="18"/>
              <w:szCs w:val="18"/>
              <w:lang w:eastAsia="tr-TR"/>
            </w:rPr>
          </w:pPr>
          <w:r>
            <w:rPr>
              <w:rFonts w:ascii="Arial" w:hAnsi="Arial" w:cs="Arial"/>
              <w:b/>
              <w:bCs/>
              <w:sz w:val="18"/>
              <w:szCs w:val="18"/>
              <w:lang w:eastAsia="tr-TR"/>
            </w:rPr>
            <w:t xml:space="preserve">           </w:t>
          </w:r>
          <w:r w:rsidRPr="00054E21">
            <w:rPr>
              <w:rFonts w:ascii="Arial" w:hAnsi="Arial" w:cs="Arial"/>
              <w:b/>
              <w:bCs/>
              <w:sz w:val="18"/>
              <w:szCs w:val="18"/>
              <w:lang w:eastAsia="tr-TR"/>
            </w:rPr>
            <w:t>MERYEM ABDURRAHİM GİZER ORTAOKULU</w:t>
          </w:r>
        </w:p>
        <w:p w:rsidR="00A939E2" w:rsidRPr="00054E21" w:rsidRDefault="00A939E2" w:rsidP="002B0A7A">
          <w:pPr>
            <w:spacing w:after="0" w:line="240" w:lineRule="auto"/>
            <w:rPr>
              <w:rFonts w:ascii="Verdana" w:hAnsi="Verdana" w:cs="Verdana"/>
              <w:sz w:val="18"/>
              <w:szCs w:val="18"/>
              <w:lang w:eastAsia="tr-TR"/>
            </w:rPr>
          </w:pP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8. SINIF MATEMATİK DERSİ</w:t>
          </w:r>
        </w:p>
        <w:p w:rsidR="00A939E2" w:rsidRPr="00054E21" w:rsidRDefault="00A939E2" w:rsidP="002B0A7A">
          <w:pPr>
            <w:spacing w:after="0" w:line="240" w:lineRule="auto"/>
            <w:rPr>
              <w:rFonts w:ascii="Verdana" w:hAnsi="Verdana" w:cs="Verdana"/>
              <w:b/>
              <w:bCs/>
              <w:sz w:val="20"/>
              <w:szCs w:val="20"/>
              <w:lang w:eastAsia="tr-TR"/>
            </w:rPr>
          </w:pPr>
          <w:r>
            <w:rPr>
              <w:rFonts w:ascii="Verdana" w:hAnsi="Verdana" w:cs="Verdana"/>
              <w:sz w:val="18"/>
              <w:szCs w:val="18"/>
              <w:lang w:eastAsia="tr-TR"/>
            </w:rPr>
            <w:t xml:space="preserve">             </w:t>
          </w:r>
          <w:r w:rsidRPr="00054E21">
            <w:rPr>
              <w:rFonts w:ascii="Verdana" w:hAnsi="Verdana" w:cs="Verdana"/>
              <w:sz w:val="18"/>
              <w:szCs w:val="18"/>
              <w:lang w:eastAsia="tr-TR"/>
            </w:rPr>
            <w:t>2. DÖNEM 1. YAZILI SORULARI</w:t>
          </w:r>
        </w:p>
      </w:tc>
      <w:tc>
        <w:tcPr>
          <w:tcW w:w="1953" w:type="dxa"/>
          <w:gridSpan w:val="2"/>
          <w:shd w:val="clear" w:color="auto" w:fill="F3F3F3"/>
          <w:vAlign w:val="center"/>
        </w:tcPr>
        <w:p w:rsidR="00A939E2" w:rsidRPr="00054E21" w:rsidRDefault="00A939E2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TARİH: 26.03.2015</w:t>
          </w:r>
        </w:p>
      </w:tc>
    </w:tr>
    <w:tr w:rsidR="00A939E2" w:rsidRPr="00380A44">
      <w:trPr>
        <w:trHeight w:val="288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A939E2" w:rsidRPr="00054E21" w:rsidRDefault="00A939E2" w:rsidP="00054E21">
          <w:pPr>
            <w:spacing w:after="0" w:line="240" w:lineRule="auto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Sınıfı:</w:t>
          </w:r>
        </w:p>
      </w:tc>
      <w:tc>
        <w:tcPr>
          <w:tcW w:w="5913" w:type="dxa"/>
          <w:vMerge/>
          <w:shd w:val="clear" w:color="auto" w:fill="F3F3F3"/>
        </w:tcPr>
        <w:p w:rsidR="00A939E2" w:rsidRPr="00054E21" w:rsidRDefault="00A939E2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</w:p>
      </w:tc>
      <w:tc>
        <w:tcPr>
          <w:tcW w:w="236" w:type="dxa"/>
          <w:vMerge w:val="restart"/>
          <w:shd w:val="clear" w:color="auto" w:fill="F3F3F3"/>
          <w:textDirection w:val="btLr"/>
          <w:vAlign w:val="center"/>
        </w:tcPr>
        <w:p w:rsidR="00A939E2" w:rsidRPr="00054E21" w:rsidRDefault="00A939E2" w:rsidP="00054E21">
          <w:pPr>
            <w:spacing w:after="0" w:line="240" w:lineRule="auto"/>
            <w:ind w:left="113" w:right="113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PUAN</w:t>
          </w:r>
        </w:p>
      </w:tc>
      <w:tc>
        <w:tcPr>
          <w:tcW w:w="1711" w:type="dxa"/>
          <w:vMerge w:val="restart"/>
          <w:shd w:val="clear" w:color="auto" w:fill="F3F3F3"/>
          <w:vAlign w:val="center"/>
        </w:tcPr>
        <w:p w:rsidR="00A939E2" w:rsidRPr="00054E21" w:rsidRDefault="00A939E2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</w:p>
      </w:tc>
    </w:tr>
    <w:tr w:rsidR="00A939E2" w:rsidRPr="00380A44">
      <w:trPr>
        <w:trHeight w:val="361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A939E2" w:rsidRPr="00054E21" w:rsidRDefault="00A939E2" w:rsidP="00054E21">
          <w:pPr>
            <w:spacing w:after="0" w:line="240" w:lineRule="auto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  <w:r w:rsidRPr="00054E21"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  <w:t>Numarası:</w:t>
          </w:r>
        </w:p>
      </w:tc>
      <w:tc>
        <w:tcPr>
          <w:tcW w:w="5913" w:type="dxa"/>
          <w:vMerge/>
          <w:shd w:val="clear" w:color="auto" w:fill="F3F3F3"/>
        </w:tcPr>
        <w:p w:rsidR="00A939E2" w:rsidRPr="00054E21" w:rsidRDefault="00A939E2" w:rsidP="00054E21">
          <w:pPr>
            <w:spacing w:after="0" w:line="240" w:lineRule="auto"/>
            <w:jc w:val="center"/>
            <w:rPr>
              <w:rFonts w:ascii="Verdana" w:hAnsi="Verdana" w:cs="Verdana"/>
              <w:b/>
              <w:bCs/>
              <w:sz w:val="16"/>
              <w:szCs w:val="16"/>
              <w:lang w:eastAsia="tr-TR"/>
            </w:rPr>
          </w:pPr>
        </w:p>
      </w:tc>
      <w:tc>
        <w:tcPr>
          <w:tcW w:w="236" w:type="dxa"/>
          <w:vMerge/>
          <w:shd w:val="clear" w:color="auto" w:fill="F3F3F3"/>
        </w:tcPr>
        <w:p w:rsidR="00A939E2" w:rsidRPr="00054E21" w:rsidRDefault="00A939E2" w:rsidP="00054E21">
          <w:pPr>
            <w:spacing w:after="0" w:line="240" w:lineRule="auto"/>
            <w:rPr>
              <w:rFonts w:ascii="Verdana" w:hAnsi="Verdana" w:cs="Verdana"/>
              <w:b/>
              <w:bCs/>
              <w:sz w:val="20"/>
              <w:szCs w:val="20"/>
              <w:lang w:eastAsia="tr-TR"/>
            </w:rPr>
          </w:pPr>
        </w:p>
      </w:tc>
      <w:tc>
        <w:tcPr>
          <w:tcW w:w="1711" w:type="dxa"/>
          <w:vMerge/>
          <w:shd w:val="clear" w:color="auto" w:fill="F3F3F3"/>
        </w:tcPr>
        <w:p w:rsidR="00A939E2" w:rsidRPr="00054E21" w:rsidRDefault="00A939E2" w:rsidP="00054E21">
          <w:pPr>
            <w:spacing w:after="0" w:line="240" w:lineRule="auto"/>
            <w:rPr>
              <w:rFonts w:ascii="Verdana" w:hAnsi="Verdana" w:cs="Verdana"/>
              <w:b/>
              <w:bCs/>
              <w:sz w:val="20"/>
              <w:szCs w:val="20"/>
              <w:lang w:eastAsia="tr-TR"/>
            </w:rPr>
          </w:pPr>
        </w:p>
      </w:tc>
    </w:tr>
  </w:tbl>
  <w:p w:rsidR="00A939E2" w:rsidRDefault="00A939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16941"/>
    <w:multiLevelType w:val="hybridMultilevel"/>
    <w:tmpl w:val="C7D4846A"/>
    <w:lvl w:ilvl="0" w:tplc="463AADC4">
      <w:start w:val="1"/>
      <w:numFmt w:val="upperLetter"/>
      <w:lvlText w:val="%1)"/>
      <w:lvlJc w:val="left"/>
      <w:pPr>
        <w:ind w:left="525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4F9F4B47"/>
    <w:multiLevelType w:val="hybridMultilevel"/>
    <w:tmpl w:val="9F76094A"/>
    <w:lvl w:ilvl="0" w:tplc="23D88C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4E21"/>
    <w:rsid w:val="00003ECE"/>
    <w:rsid w:val="00054E21"/>
    <w:rsid w:val="000E0BAB"/>
    <w:rsid w:val="000E56DF"/>
    <w:rsid w:val="001401F1"/>
    <w:rsid w:val="00181279"/>
    <w:rsid w:val="00232C08"/>
    <w:rsid w:val="00256661"/>
    <w:rsid w:val="002A05DC"/>
    <w:rsid w:val="002B0A7A"/>
    <w:rsid w:val="002B7BCB"/>
    <w:rsid w:val="0031283C"/>
    <w:rsid w:val="0035156A"/>
    <w:rsid w:val="00376D03"/>
    <w:rsid w:val="00380A44"/>
    <w:rsid w:val="004A0203"/>
    <w:rsid w:val="004D3F80"/>
    <w:rsid w:val="00704234"/>
    <w:rsid w:val="007B7AE3"/>
    <w:rsid w:val="0081139A"/>
    <w:rsid w:val="008C5625"/>
    <w:rsid w:val="00937512"/>
    <w:rsid w:val="009503D2"/>
    <w:rsid w:val="0098165C"/>
    <w:rsid w:val="00A0638B"/>
    <w:rsid w:val="00A939E2"/>
    <w:rsid w:val="00AE55A0"/>
    <w:rsid w:val="00C351CB"/>
    <w:rsid w:val="00C913DB"/>
    <w:rsid w:val="00CA57D4"/>
    <w:rsid w:val="00CF01FC"/>
    <w:rsid w:val="00CF7CCF"/>
    <w:rsid w:val="00D03714"/>
    <w:rsid w:val="00D6493B"/>
    <w:rsid w:val="00DE5E45"/>
    <w:rsid w:val="00DE7CCF"/>
    <w:rsid w:val="00DF3522"/>
    <w:rsid w:val="00DF42B8"/>
    <w:rsid w:val="00E51D82"/>
    <w:rsid w:val="00EC4351"/>
    <w:rsid w:val="00F25BF4"/>
    <w:rsid w:val="00FC0E4E"/>
    <w:rsid w:val="00FD0E76"/>
    <w:rsid w:val="00FF5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1F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4E21"/>
  </w:style>
  <w:style w:type="paragraph" w:styleId="Footer">
    <w:name w:val="footer"/>
    <w:basedOn w:val="Normal"/>
    <w:link w:val="FooterChar"/>
    <w:uiPriority w:val="99"/>
    <w:rsid w:val="00054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54E21"/>
  </w:style>
  <w:style w:type="paragraph" w:styleId="BalloonText">
    <w:name w:val="Balloon Text"/>
    <w:basedOn w:val="Normal"/>
    <w:link w:val="BalloonTextChar"/>
    <w:uiPriority w:val="99"/>
    <w:semiHidden/>
    <w:rsid w:val="00054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4E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54E2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5.png"/><Relationship Id="rId50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oleObject" Target="embeddings/oleObject6.bin"/><Relationship Id="rId29" Type="http://schemas.openxmlformats.org/officeDocument/2006/relationships/image" Target="media/image14.wmf"/><Relationship Id="rId41" Type="http://schemas.openxmlformats.org/officeDocument/2006/relationships/image" Target="media/image2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6.png"/><Relationship Id="rId37" Type="http://schemas.openxmlformats.org/officeDocument/2006/relationships/image" Target="media/image19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4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image" Target="media/image13.png"/><Relationship Id="rId36" Type="http://schemas.openxmlformats.org/officeDocument/2006/relationships/oleObject" Target="embeddings/oleObject12.bin"/><Relationship Id="rId49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5.png"/><Relationship Id="rId44" Type="http://schemas.openxmlformats.org/officeDocument/2006/relationships/image" Target="media/image23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e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43" Type="http://schemas.openxmlformats.org/officeDocument/2006/relationships/image" Target="media/image22.jpeg"/><Relationship Id="rId48" Type="http://schemas.openxmlformats.org/officeDocument/2006/relationships/header" Target="header1.xml"/><Relationship Id="rId8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</TotalTime>
  <Pages>2</Pages>
  <Words>267</Words>
  <Characters>1522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VW Jetta</dc:creator>
  <cp:keywords/>
  <dc:description/>
  <cp:lastModifiedBy>edanur</cp:lastModifiedBy>
  <cp:revision>22</cp:revision>
  <cp:lastPrinted>2015-03-21T23:55:00Z</cp:lastPrinted>
  <dcterms:created xsi:type="dcterms:W3CDTF">2015-03-21T08:41:00Z</dcterms:created>
  <dcterms:modified xsi:type="dcterms:W3CDTF">2015-04-01T19:28:00Z</dcterms:modified>
</cp:coreProperties>
</file>